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A979D" w14:textId="7B045B16" w:rsidR="00135F30" w:rsidRPr="00FC3F90" w:rsidRDefault="00B56832" w:rsidP="00135F30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75234" wp14:editId="3D32F6BD">
                <wp:simplePos x="0" y="0"/>
                <wp:positionH relativeFrom="column">
                  <wp:posOffset>2095</wp:posOffset>
                </wp:positionH>
                <wp:positionV relativeFrom="paragraph">
                  <wp:posOffset>1422689</wp:posOffset>
                </wp:positionV>
                <wp:extent cx="3543935" cy="3907790"/>
                <wp:effectExtent l="0" t="0" r="0" b="0"/>
                <wp:wrapTight wrapText="bothSides">
                  <wp:wrapPolygon edited="0">
                    <wp:start x="0" y="0"/>
                    <wp:lineTo x="0" y="21481"/>
                    <wp:lineTo x="21480" y="21481"/>
                    <wp:lineTo x="2148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935" cy="390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EAC5EC" w14:textId="77777777" w:rsidR="00464BC6" w:rsidRDefault="00464BC6" w:rsidP="0055607C">
                            <w:pPr>
                              <w:rPr>
                                <w:rFonts w:ascii="Century Gothic" w:hAnsi="Century Gothic" w:cs="Arial"/>
                                <w:b/>
                                <w:color w:val="595959"/>
                                <w:sz w:val="44"/>
                                <w:szCs w:val="48"/>
                              </w:rPr>
                            </w:pPr>
                          </w:p>
                          <w:p w14:paraId="0E2EDA39" w14:textId="77777777" w:rsidR="00464BC6" w:rsidRDefault="00464BC6" w:rsidP="0055607C">
                            <w:pPr>
                              <w:rPr>
                                <w:rFonts w:ascii="Century Gothic" w:hAnsi="Century Gothic" w:cs="Arial"/>
                                <w:b/>
                                <w:color w:val="595959"/>
                                <w:sz w:val="44"/>
                                <w:szCs w:val="48"/>
                              </w:rPr>
                            </w:pPr>
                          </w:p>
                          <w:p w14:paraId="1A6CAFE3" w14:textId="08B7CC8C" w:rsidR="00804075" w:rsidRPr="004574FD" w:rsidRDefault="004D5AF8" w:rsidP="0055607C">
                            <w:pPr>
                              <w:rPr>
                                <w:rFonts w:ascii="Century Gothic" w:hAnsi="Century Gothic" w:cs="Arial"/>
                                <w:b/>
                                <w:color w:val="595959"/>
                                <w:sz w:val="44"/>
                                <w:szCs w:val="48"/>
                              </w:rPr>
                            </w:pPr>
                            <w:r w:rsidRPr="004574FD">
                              <w:rPr>
                                <w:rFonts w:ascii="Century Gothic" w:hAnsi="Century Gothic" w:cs="Arial"/>
                                <w:b/>
                                <w:color w:val="595959"/>
                                <w:sz w:val="44"/>
                                <w:szCs w:val="48"/>
                              </w:rPr>
                              <w:t>N</w:t>
                            </w:r>
                            <w:r w:rsidR="003F75CD" w:rsidRPr="004574FD">
                              <w:rPr>
                                <w:rFonts w:ascii="Century Gothic" w:hAnsi="Century Gothic" w:cs="Arial"/>
                                <w:b/>
                                <w:color w:val="595959"/>
                                <w:sz w:val="44"/>
                                <w:szCs w:val="48"/>
                              </w:rPr>
                              <w:t>E ODPIRAJ</w:t>
                            </w:r>
                            <w:r w:rsidR="0055607C" w:rsidRPr="004574FD">
                              <w:rPr>
                                <w:rFonts w:ascii="Century Gothic" w:hAnsi="Century Gothic" w:cs="Arial"/>
                                <w:b/>
                                <w:color w:val="595959"/>
                                <w:sz w:val="44"/>
                                <w:szCs w:val="48"/>
                              </w:rPr>
                              <w:t xml:space="preserve">! </w:t>
                            </w:r>
                          </w:p>
                          <w:p w14:paraId="56A463BE" w14:textId="77777777" w:rsidR="00804075" w:rsidRPr="004574FD" w:rsidRDefault="00804075" w:rsidP="003F75CD">
                            <w:pPr>
                              <w:rPr>
                                <w:rFonts w:ascii="Century Gothic" w:hAnsi="Century Gothic" w:cs="Arial"/>
                                <w:color w:val="595959"/>
                                <w:sz w:val="28"/>
                                <w:szCs w:val="60"/>
                              </w:rPr>
                            </w:pPr>
                          </w:p>
                          <w:p w14:paraId="35C8A6D6" w14:textId="34FCF403" w:rsidR="008B4587" w:rsidRPr="004574FD" w:rsidRDefault="002E33BD" w:rsidP="00464BC6">
                            <w:pPr>
                              <w:spacing w:line="276" w:lineRule="auto"/>
                              <w:jc w:val="both"/>
                              <w:rPr>
                                <w:rFonts w:ascii="Century Gothic" w:hAnsi="Century Gothic" w:cs="Arial"/>
                                <w:color w:val="595959"/>
                                <w:sz w:val="28"/>
                                <w:szCs w:val="40"/>
                              </w:rPr>
                            </w:pPr>
                            <w:r w:rsidRPr="002E33BD">
                              <w:rPr>
                                <w:rFonts w:ascii="Century Gothic" w:hAnsi="Century Gothic" w:cs="Arial"/>
                                <w:b/>
                                <w:bCs/>
                                <w:color w:val="595959"/>
                                <w:sz w:val="28"/>
                                <w:szCs w:val="40"/>
                                <w:u w:val="single"/>
                              </w:rPr>
                              <w:t>PONUDBA NA JAVNI RAZPIS: ZA PODELITEV KONCESIJE ZA 24-URNO DEŽURNO SLUŽBO IN UPRAVLJANJE POKOPALIŠČ</w:t>
                            </w:r>
                          </w:p>
                          <w:p w14:paraId="6DB51FCE" w14:textId="77777777" w:rsidR="008B4587" w:rsidRPr="008B4587" w:rsidRDefault="008B4587" w:rsidP="008B4587">
                            <w:pPr>
                              <w:jc w:val="center"/>
                              <w:rPr>
                                <w:rFonts w:ascii="Trebuchet MS" w:hAnsi="Trebuchet MS" w:cs="Arial"/>
                                <w:color w:val="595959"/>
                                <w:sz w:val="28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07523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.15pt;margin-top:112pt;width:279.05pt;height:30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" stroked="f">
                <v:textbox>
                  <w:txbxContent>
                    <w:p w14:paraId="4BEAC5EC" w14:textId="77777777" w:rsidR="00464BC6" w:rsidRDefault="00464BC6" w:rsidP="0055607C">
                      <w:pPr>
                        <w:rPr>
                          <w:rFonts w:ascii="Century Gothic" w:hAnsi="Century Gothic" w:cs="Arial"/>
                          <w:b/>
                          <w:color w:val="595959"/>
                          <w:sz w:val="44"/>
                          <w:szCs w:val="48"/>
                        </w:rPr>
                      </w:pPr>
                    </w:p>
                    <w:p w14:paraId="0E2EDA39" w14:textId="77777777" w:rsidR="00464BC6" w:rsidRDefault="00464BC6" w:rsidP="0055607C">
                      <w:pPr>
                        <w:rPr>
                          <w:rFonts w:ascii="Century Gothic" w:hAnsi="Century Gothic" w:cs="Arial"/>
                          <w:b/>
                          <w:color w:val="595959"/>
                          <w:sz w:val="44"/>
                          <w:szCs w:val="48"/>
                        </w:rPr>
                      </w:pPr>
                    </w:p>
                    <w:p w14:paraId="1A6CAFE3" w14:textId="08B7CC8C" w:rsidR="00804075" w:rsidRPr="004574FD" w:rsidRDefault="004D5AF8" w:rsidP="0055607C">
                      <w:pPr>
                        <w:rPr>
                          <w:rFonts w:ascii="Century Gothic" w:hAnsi="Century Gothic" w:cs="Arial"/>
                          <w:b/>
                          <w:color w:val="595959"/>
                          <w:sz w:val="44"/>
                          <w:szCs w:val="48"/>
                        </w:rPr>
                      </w:pPr>
                      <w:r w:rsidRPr="004574FD">
                        <w:rPr>
                          <w:rFonts w:ascii="Century Gothic" w:hAnsi="Century Gothic" w:cs="Arial"/>
                          <w:b/>
                          <w:color w:val="595959"/>
                          <w:sz w:val="44"/>
                          <w:szCs w:val="48"/>
                        </w:rPr>
                        <w:t>N</w:t>
                      </w:r>
                      <w:r w:rsidR="003F75CD" w:rsidRPr="004574FD">
                        <w:rPr>
                          <w:rFonts w:ascii="Century Gothic" w:hAnsi="Century Gothic" w:cs="Arial"/>
                          <w:b/>
                          <w:color w:val="595959"/>
                          <w:sz w:val="44"/>
                          <w:szCs w:val="48"/>
                        </w:rPr>
                        <w:t>E ODPIRAJ</w:t>
                      </w:r>
                      <w:r w:rsidR="0055607C" w:rsidRPr="004574FD">
                        <w:rPr>
                          <w:rFonts w:ascii="Century Gothic" w:hAnsi="Century Gothic" w:cs="Arial"/>
                          <w:b/>
                          <w:color w:val="595959"/>
                          <w:sz w:val="44"/>
                          <w:szCs w:val="48"/>
                        </w:rPr>
                        <w:t xml:space="preserve">! </w:t>
                      </w:r>
                    </w:p>
                    <w:p w14:paraId="56A463BE" w14:textId="77777777" w:rsidR="00804075" w:rsidRPr="004574FD" w:rsidRDefault="00804075" w:rsidP="003F75CD">
                      <w:pPr>
                        <w:rPr>
                          <w:rFonts w:ascii="Century Gothic" w:hAnsi="Century Gothic" w:cs="Arial"/>
                          <w:color w:val="595959"/>
                          <w:sz w:val="28"/>
                          <w:szCs w:val="60"/>
                        </w:rPr>
                      </w:pPr>
                    </w:p>
                    <w:p w14:paraId="35C8A6D6" w14:textId="34FCF403" w:rsidR="008B4587" w:rsidRPr="004574FD" w:rsidRDefault="002E33BD" w:rsidP="00464BC6">
                      <w:pPr>
                        <w:spacing w:line="276" w:lineRule="auto"/>
                        <w:jc w:val="both"/>
                        <w:rPr>
                          <w:rFonts w:ascii="Century Gothic" w:hAnsi="Century Gothic" w:cs="Arial"/>
                          <w:color w:val="595959"/>
                          <w:sz w:val="28"/>
                          <w:szCs w:val="40"/>
                        </w:rPr>
                      </w:pPr>
                      <w:r w:rsidRPr="002E33BD">
                        <w:rPr>
                          <w:rFonts w:ascii="Century Gothic" w:hAnsi="Century Gothic" w:cs="Arial"/>
                          <w:b/>
                          <w:bCs/>
                          <w:color w:val="595959"/>
                          <w:sz w:val="28"/>
                          <w:szCs w:val="40"/>
                          <w:u w:val="single"/>
                        </w:rPr>
                        <w:t>PONUDBA NA JAVNI RAZPIS: ZA PODELITEV KONCESIJE ZA 24-URNO DEŽURNO SLUŽBO IN UPRAVLJANJE POKOPALIŠČ</w:t>
                      </w:r>
                    </w:p>
                    <w:p w14:paraId="6DB51FCE" w14:textId="77777777" w:rsidR="008B4587" w:rsidRPr="008B4587" w:rsidRDefault="008B4587" w:rsidP="008B4587">
                      <w:pPr>
                        <w:jc w:val="center"/>
                        <w:rPr>
                          <w:rFonts w:ascii="Trebuchet MS" w:hAnsi="Trebuchet MS" w:cs="Arial"/>
                          <w:color w:val="595959"/>
                          <w:sz w:val="28"/>
                          <w:szCs w:val="4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E96B95" wp14:editId="41083F4E">
                <wp:simplePos x="0" y="0"/>
                <wp:positionH relativeFrom="column">
                  <wp:posOffset>0</wp:posOffset>
                </wp:positionH>
                <wp:positionV relativeFrom="paragraph">
                  <wp:posOffset>-48260</wp:posOffset>
                </wp:positionV>
                <wp:extent cx="8801100" cy="5257800"/>
                <wp:effectExtent l="0" t="254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8801100" cy="525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2C16E75B" id="AutoShape_x0020_2" o:spid="_x0000_s1026" style="position:absolute;margin-left:0;margin-top:-3.75pt;width:693pt;height:41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" filled="f" stroked="f">
                <o:lock v:ext="edit" aspectratio="t" text="t"/>
                <w10:wrap type="tigh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D1130A" wp14:editId="28350340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3543935" cy="1371600"/>
                <wp:effectExtent l="0" t="5715" r="0" b="0"/>
                <wp:wrapTight wrapText="bothSides">
                  <wp:wrapPolygon edited="0">
                    <wp:start x="-58" y="0"/>
                    <wp:lineTo x="-58" y="21300"/>
                    <wp:lineTo x="21600" y="21300"/>
                    <wp:lineTo x="21600" y="0"/>
                    <wp:lineTo x="-58" y="0"/>
                  </wp:wrapPolygon>
                </wp:wrapTight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93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E799F" w14:textId="77777777" w:rsidR="000B1748" w:rsidRDefault="000B1748" w:rsidP="008B4587">
                            <w:pPr>
                              <w:pBdr>
                                <w:bottom w:val="single" w:sz="4" w:space="0" w:color="auto"/>
                              </w:pBdr>
                              <w:jc w:val="center"/>
                              <w:rPr>
                                <w:rFonts w:ascii="Arial" w:hAnsi="Arial" w:cs="Arial"/>
                                <w:smallCaps/>
                              </w:rPr>
                            </w:pPr>
                          </w:p>
                          <w:p w14:paraId="12FCBD81" w14:textId="41F335FD" w:rsidR="004D5AF8" w:rsidRPr="004574FD" w:rsidRDefault="008B4587" w:rsidP="008B4587">
                            <w:pPr>
                              <w:pBdr>
                                <w:bottom w:val="single" w:sz="4" w:space="0" w:color="auto"/>
                              </w:pBdr>
                              <w:rPr>
                                <w:rFonts w:ascii="Century Gothic" w:hAnsi="Century Gothic" w:cs="Arial"/>
                                <w:smallCaps/>
                                <w:color w:val="595959"/>
                                <w:sz w:val="30"/>
                                <w:szCs w:val="30"/>
                              </w:rPr>
                            </w:pPr>
                            <w:r w:rsidRPr="004574FD">
                              <w:rPr>
                                <w:rFonts w:ascii="Century Gothic" w:hAnsi="Century Gothic" w:cs="Arial"/>
                                <w:smallCaps/>
                                <w:color w:val="595959"/>
                                <w:sz w:val="30"/>
                                <w:szCs w:val="30"/>
                              </w:rPr>
                              <w:t>POŠILJATELJ:</w:t>
                            </w:r>
                            <w:r w:rsidR="00BA68AB">
                              <w:rPr>
                                <w:rFonts w:ascii="Century Gothic" w:hAnsi="Century Gothic" w:cs="Arial"/>
                                <w:smallCaps/>
                                <w:color w:val="595959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4DA4052F" w14:textId="4DB08D36" w:rsidR="004D5AF8" w:rsidRDefault="008B4587" w:rsidP="008B4587">
                            <w:pPr>
                              <w:tabs>
                                <w:tab w:val="left" w:pos="720"/>
                              </w:tabs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</w:pPr>
                            <w:r w:rsidRPr="004574FD"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  <w:t xml:space="preserve">Občina </w:t>
                            </w:r>
                            <w:r w:rsidR="00464BC6"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  <w:t>Kamnik</w:t>
                            </w:r>
                          </w:p>
                          <w:p w14:paraId="092639F8" w14:textId="7B0CDF56" w:rsidR="00464BC6" w:rsidRDefault="00464BC6" w:rsidP="008B4587">
                            <w:pPr>
                              <w:tabs>
                                <w:tab w:val="left" w:pos="720"/>
                              </w:tabs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  <w:t>Glavni trg 24</w:t>
                            </w:r>
                          </w:p>
                          <w:p w14:paraId="37E0CFB4" w14:textId="6729E58A" w:rsidR="00464BC6" w:rsidRPr="004574FD" w:rsidRDefault="00464BC6" w:rsidP="008B4587">
                            <w:pPr>
                              <w:tabs>
                                <w:tab w:val="left" w:pos="720"/>
                              </w:tabs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  <w:t>124</w:t>
                            </w:r>
                            <w:r w:rsidR="002E33BD"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  <w:t>0</w:t>
                            </w:r>
                            <w:r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  <w:t xml:space="preserve"> Kamnik</w:t>
                            </w:r>
                          </w:p>
                          <w:p w14:paraId="2867AA4D" w14:textId="77777777" w:rsidR="004D5AF8" w:rsidRPr="004574FD" w:rsidRDefault="004D5AF8" w:rsidP="008B4587">
                            <w:pPr>
                              <w:tabs>
                                <w:tab w:val="left" w:pos="720"/>
                              </w:tabs>
                              <w:jc w:val="center"/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1130A" id="Text Box 5" o:spid="_x0000_s1027" type="#_x0000_t202" style="position:absolute;margin-left:0;margin-top:.45pt;width:279.05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" stroked="f">
                <v:textbox>
                  <w:txbxContent>
                    <w:p w14:paraId="752E799F" w14:textId="77777777" w:rsidR="000B1748" w:rsidRDefault="000B1748" w:rsidP="008B4587">
                      <w:pPr>
                        <w:pBdr>
                          <w:bottom w:val="single" w:sz="4" w:space="0" w:color="auto"/>
                        </w:pBdr>
                        <w:jc w:val="center"/>
                        <w:rPr>
                          <w:rFonts w:ascii="Arial" w:hAnsi="Arial" w:cs="Arial"/>
                          <w:smallCaps/>
                        </w:rPr>
                      </w:pPr>
                    </w:p>
                    <w:p w14:paraId="12FCBD81" w14:textId="41F335FD" w:rsidR="004D5AF8" w:rsidRPr="004574FD" w:rsidRDefault="008B4587" w:rsidP="008B4587">
                      <w:pPr>
                        <w:pBdr>
                          <w:bottom w:val="single" w:sz="4" w:space="0" w:color="auto"/>
                        </w:pBdr>
                        <w:rPr>
                          <w:rFonts w:ascii="Century Gothic" w:hAnsi="Century Gothic" w:cs="Arial"/>
                          <w:smallCaps/>
                          <w:color w:val="595959"/>
                          <w:sz w:val="30"/>
                          <w:szCs w:val="30"/>
                        </w:rPr>
                      </w:pPr>
                      <w:r w:rsidRPr="004574FD">
                        <w:rPr>
                          <w:rFonts w:ascii="Century Gothic" w:hAnsi="Century Gothic" w:cs="Arial"/>
                          <w:smallCaps/>
                          <w:color w:val="595959"/>
                          <w:sz w:val="30"/>
                          <w:szCs w:val="30"/>
                        </w:rPr>
                        <w:t>POŠILJATELJ:</w:t>
                      </w:r>
                      <w:r w:rsidR="00BA68AB">
                        <w:rPr>
                          <w:rFonts w:ascii="Century Gothic" w:hAnsi="Century Gothic" w:cs="Arial"/>
                          <w:smallCaps/>
                          <w:color w:val="595959"/>
                          <w:sz w:val="30"/>
                          <w:szCs w:val="30"/>
                        </w:rPr>
                        <w:t xml:space="preserve"> </w:t>
                      </w:r>
                    </w:p>
                    <w:p w14:paraId="4DA4052F" w14:textId="4DB08D36" w:rsidR="004D5AF8" w:rsidRDefault="008B4587" w:rsidP="008B4587">
                      <w:pPr>
                        <w:tabs>
                          <w:tab w:val="left" w:pos="720"/>
                        </w:tabs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</w:pPr>
                      <w:r w:rsidRPr="004574FD"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  <w:t xml:space="preserve">Občina </w:t>
                      </w:r>
                      <w:r w:rsidR="00464BC6"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  <w:t>Kamnik</w:t>
                      </w:r>
                    </w:p>
                    <w:p w14:paraId="092639F8" w14:textId="7B0CDF56" w:rsidR="00464BC6" w:rsidRDefault="00464BC6" w:rsidP="008B4587">
                      <w:pPr>
                        <w:tabs>
                          <w:tab w:val="left" w:pos="720"/>
                        </w:tabs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</w:pPr>
                      <w:r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  <w:t>Glavni trg 24</w:t>
                      </w:r>
                    </w:p>
                    <w:p w14:paraId="37E0CFB4" w14:textId="6729E58A" w:rsidR="00464BC6" w:rsidRPr="004574FD" w:rsidRDefault="00464BC6" w:rsidP="008B4587">
                      <w:pPr>
                        <w:tabs>
                          <w:tab w:val="left" w:pos="720"/>
                        </w:tabs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</w:pPr>
                      <w:r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  <w:t>124</w:t>
                      </w:r>
                      <w:r w:rsidR="002E33BD"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  <w:t>0</w:t>
                      </w:r>
                      <w:r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  <w:t xml:space="preserve"> Kamnik</w:t>
                      </w:r>
                    </w:p>
                    <w:p w14:paraId="2867AA4D" w14:textId="77777777" w:rsidR="004D5AF8" w:rsidRPr="004574FD" w:rsidRDefault="004D5AF8" w:rsidP="008B4587">
                      <w:pPr>
                        <w:tabs>
                          <w:tab w:val="left" w:pos="720"/>
                        </w:tabs>
                        <w:jc w:val="center"/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D42D4B" wp14:editId="690297A0">
                <wp:simplePos x="0" y="0"/>
                <wp:positionH relativeFrom="column">
                  <wp:posOffset>5143500</wp:posOffset>
                </wp:positionH>
                <wp:positionV relativeFrom="paragraph">
                  <wp:posOffset>2863215</wp:posOffset>
                </wp:positionV>
                <wp:extent cx="3657600" cy="2400300"/>
                <wp:effectExtent l="0" t="5715" r="0" b="0"/>
                <wp:wrapTight wrapText="bothSides">
                  <wp:wrapPolygon edited="0">
                    <wp:start x="-56" y="0"/>
                    <wp:lineTo x="-56" y="21429"/>
                    <wp:lineTo x="21600" y="21429"/>
                    <wp:lineTo x="21600" y="0"/>
                    <wp:lineTo x="-56" y="0"/>
                  </wp:wrapPolygon>
                </wp:wrapTight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84068D" w14:textId="77777777" w:rsidR="004D5AF8" w:rsidRPr="004574FD" w:rsidRDefault="00842A75" w:rsidP="0055607C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Century Gothic" w:hAnsi="Century Gothic" w:cs="Arial"/>
                                <w:b/>
                                <w:color w:val="595959"/>
                                <w:sz w:val="30"/>
                                <w:szCs w:val="30"/>
                              </w:rPr>
                            </w:pPr>
                            <w:r w:rsidRPr="004574FD">
                              <w:rPr>
                                <w:rFonts w:ascii="Century Gothic" w:hAnsi="Century Gothic" w:cs="Arial"/>
                                <w:b/>
                                <w:color w:val="595959"/>
                                <w:sz w:val="30"/>
                                <w:szCs w:val="30"/>
                              </w:rPr>
                              <w:t>V</w:t>
                            </w:r>
                            <w:r w:rsidRPr="004574FD">
                              <w:rPr>
                                <w:rFonts w:ascii="Century Gothic" w:hAnsi="Century Gothic" w:cs="Arial"/>
                                <w:b/>
                                <w:smallCaps/>
                                <w:color w:val="595959"/>
                                <w:sz w:val="30"/>
                                <w:szCs w:val="30"/>
                              </w:rPr>
                              <w:t>LOŽIŠČE</w:t>
                            </w:r>
                          </w:p>
                          <w:p w14:paraId="0EFC09BF" w14:textId="77777777" w:rsidR="00842A75" w:rsidRPr="004574FD" w:rsidRDefault="00842A75" w:rsidP="007F14F3">
                            <w:pPr>
                              <w:pBdr>
                                <w:top w:val="single" w:sz="4" w:space="1" w:color="7F7F7F"/>
                              </w:pBdr>
                              <w:jc w:val="center"/>
                              <w:rPr>
                                <w:rFonts w:ascii="Century Gothic" w:hAnsi="Century Gothic" w:cs="Arial"/>
                                <w:color w:val="595959"/>
                                <w:sz w:val="30"/>
                                <w:szCs w:val="30"/>
                              </w:rPr>
                            </w:pPr>
                          </w:p>
                          <w:p w14:paraId="56C3943B" w14:textId="4304E1A6" w:rsidR="004D5AF8" w:rsidRDefault="007A238D" w:rsidP="00464BC6">
                            <w:pPr>
                              <w:spacing w:line="360" w:lineRule="auto"/>
                              <w:ind w:left="284"/>
                              <w:rPr>
                                <w:rFonts w:ascii="Century Gothic" w:hAnsi="Century Gothic" w:cs="Arial"/>
                                <w:color w:val="595959"/>
                                <w:sz w:val="30"/>
                                <w:szCs w:val="30"/>
                              </w:rPr>
                            </w:pPr>
                            <w:r w:rsidRPr="004574FD">
                              <w:rPr>
                                <w:rFonts w:ascii="Century Gothic" w:hAnsi="Century Gothic" w:cs="Arial"/>
                                <w:color w:val="595959"/>
                                <w:sz w:val="30"/>
                                <w:szCs w:val="30"/>
                              </w:rPr>
                              <w:t xml:space="preserve">OBČINA </w:t>
                            </w:r>
                            <w:r w:rsidR="00464BC6">
                              <w:rPr>
                                <w:rFonts w:ascii="Century Gothic" w:hAnsi="Century Gothic" w:cs="Arial"/>
                                <w:color w:val="595959"/>
                                <w:sz w:val="30"/>
                                <w:szCs w:val="30"/>
                              </w:rPr>
                              <w:t>KAMNIK</w:t>
                            </w:r>
                          </w:p>
                          <w:p w14:paraId="2D518575" w14:textId="2F798C6C" w:rsidR="00464BC6" w:rsidRDefault="00464BC6" w:rsidP="00464BC6">
                            <w:pPr>
                              <w:spacing w:line="360" w:lineRule="auto"/>
                              <w:ind w:left="284"/>
                              <w:rPr>
                                <w:rFonts w:ascii="Century Gothic" w:hAnsi="Century Gothic" w:cs="Arial"/>
                                <w:color w:val="595959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595959"/>
                                <w:sz w:val="30"/>
                                <w:szCs w:val="30"/>
                              </w:rPr>
                              <w:t>GLAVNI TRG 24</w:t>
                            </w:r>
                          </w:p>
                          <w:p w14:paraId="650CDE07" w14:textId="4D57BFCA" w:rsidR="00464BC6" w:rsidRPr="004574FD" w:rsidRDefault="00464BC6" w:rsidP="00464BC6">
                            <w:pPr>
                              <w:spacing w:line="360" w:lineRule="auto"/>
                              <w:ind w:left="284"/>
                              <w:rPr>
                                <w:rFonts w:ascii="Century Gothic" w:hAnsi="Century Gothic"/>
                                <w:color w:val="595959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595959"/>
                                <w:sz w:val="30"/>
                                <w:szCs w:val="30"/>
                              </w:rPr>
                              <w:t>124</w:t>
                            </w:r>
                            <w:r w:rsidR="002E33BD">
                              <w:rPr>
                                <w:rFonts w:ascii="Century Gothic" w:hAnsi="Century Gothic" w:cs="Arial"/>
                                <w:color w:val="595959"/>
                                <w:sz w:val="30"/>
                                <w:szCs w:val="30"/>
                              </w:rPr>
                              <w:t>0</w:t>
                            </w:r>
                            <w:r>
                              <w:rPr>
                                <w:rFonts w:ascii="Century Gothic" w:hAnsi="Century Gothic" w:cs="Arial"/>
                                <w:color w:val="595959"/>
                                <w:sz w:val="30"/>
                                <w:szCs w:val="30"/>
                              </w:rPr>
                              <w:t xml:space="preserve"> KAMNIK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42D4B" id="Text Box 4" o:spid="_x0000_s1028" type="#_x0000_t202" style="position:absolute;margin-left:405pt;margin-top:225.45pt;width:4in;height:18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" stroked="f">
                <v:textbox>
                  <w:txbxContent>
                    <w:p w14:paraId="2784068D" w14:textId="77777777" w:rsidR="004D5AF8" w:rsidRPr="004574FD" w:rsidRDefault="00842A75" w:rsidP="0055607C">
                      <w:pPr>
                        <w:pBdr>
                          <w:bottom w:val="single" w:sz="12" w:space="1" w:color="auto"/>
                        </w:pBdr>
                        <w:rPr>
                          <w:rFonts w:ascii="Century Gothic" w:hAnsi="Century Gothic" w:cs="Arial"/>
                          <w:b/>
                          <w:color w:val="595959"/>
                          <w:sz w:val="30"/>
                          <w:szCs w:val="30"/>
                        </w:rPr>
                      </w:pPr>
                      <w:r w:rsidRPr="004574FD">
                        <w:rPr>
                          <w:rFonts w:ascii="Century Gothic" w:hAnsi="Century Gothic" w:cs="Arial"/>
                          <w:b/>
                          <w:color w:val="595959"/>
                          <w:sz w:val="30"/>
                          <w:szCs w:val="30"/>
                        </w:rPr>
                        <w:t>V</w:t>
                      </w:r>
                      <w:r w:rsidRPr="004574FD">
                        <w:rPr>
                          <w:rFonts w:ascii="Century Gothic" w:hAnsi="Century Gothic" w:cs="Arial"/>
                          <w:b/>
                          <w:smallCaps/>
                          <w:color w:val="595959"/>
                          <w:sz w:val="30"/>
                          <w:szCs w:val="30"/>
                        </w:rPr>
                        <w:t>LOŽIŠČE</w:t>
                      </w:r>
                    </w:p>
                    <w:p w14:paraId="0EFC09BF" w14:textId="77777777" w:rsidR="00842A75" w:rsidRPr="004574FD" w:rsidRDefault="00842A75" w:rsidP="007F14F3">
                      <w:pPr>
                        <w:pBdr>
                          <w:top w:val="single" w:sz="4" w:space="1" w:color="7F7F7F"/>
                        </w:pBdr>
                        <w:jc w:val="center"/>
                        <w:rPr>
                          <w:rFonts w:ascii="Century Gothic" w:hAnsi="Century Gothic" w:cs="Arial"/>
                          <w:color w:val="595959"/>
                          <w:sz w:val="30"/>
                          <w:szCs w:val="30"/>
                        </w:rPr>
                      </w:pPr>
                    </w:p>
                    <w:p w14:paraId="56C3943B" w14:textId="4304E1A6" w:rsidR="004D5AF8" w:rsidRDefault="007A238D" w:rsidP="00464BC6">
                      <w:pPr>
                        <w:spacing w:line="360" w:lineRule="auto"/>
                        <w:ind w:left="284"/>
                        <w:rPr>
                          <w:rFonts w:ascii="Century Gothic" w:hAnsi="Century Gothic" w:cs="Arial"/>
                          <w:color w:val="595959"/>
                          <w:sz w:val="30"/>
                          <w:szCs w:val="30"/>
                        </w:rPr>
                      </w:pPr>
                      <w:r w:rsidRPr="004574FD">
                        <w:rPr>
                          <w:rFonts w:ascii="Century Gothic" w:hAnsi="Century Gothic" w:cs="Arial"/>
                          <w:color w:val="595959"/>
                          <w:sz w:val="30"/>
                          <w:szCs w:val="30"/>
                        </w:rPr>
                        <w:t xml:space="preserve">OBČINA </w:t>
                      </w:r>
                      <w:r w:rsidR="00464BC6">
                        <w:rPr>
                          <w:rFonts w:ascii="Century Gothic" w:hAnsi="Century Gothic" w:cs="Arial"/>
                          <w:color w:val="595959"/>
                          <w:sz w:val="30"/>
                          <w:szCs w:val="30"/>
                        </w:rPr>
                        <w:t>KAMNIK</w:t>
                      </w:r>
                    </w:p>
                    <w:p w14:paraId="2D518575" w14:textId="2F798C6C" w:rsidR="00464BC6" w:rsidRDefault="00464BC6" w:rsidP="00464BC6">
                      <w:pPr>
                        <w:spacing w:line="360" w:lineRule="auto"/>
                        <w:ind w:left="284"/>
                        <w:rPr>
                          <w:rFonts w:ascii="Century Gothic" w:hAnsi="Century Gothic" w:cs="Arial"/>
                          <w:color w:val="595959"/>
                          <w:sz w:val="30"/>
                          <w:szCs w:val="30"/>
                        </w:rPr>
                      </w:pPr>
                      <w:r>
                        <w:rPr>
                          <w:rFonts w:ascii="Century Gothic" w:hAnsi="Century Gothic" w:cs="Arial"/>
                          <w:color w:val="595959"/>
                          <w:sz w:val="30"/>
                          <w:szCs w:val="30"/>
                        </w:rPr>
                        <w:t>GLAVNI TRG 24</w:t>
                      </w:r>
                    </w:p>
                    <w:p w14:paraId="650CDE07" w14:textId="4D57BFCA" w:rsidR="00464BC6" w:rsidRPr="004574FD" w:rsidRDefault="00464BC6" w:rsidP="00464BC6">
                      <w:pPr>
                        <w:spacing w:line="360" w:lineRule="auto"/>
                        <w:ind w:left="284"/>
                        <w:rPr>
                          <w:rFonts w:ascii="Century Gothic" w:hAnsi="Century Gothic"/>
                          <w:color w:val="595959"/>
                          <w:sz w:val="30"/>
                          <w:szCs w:val="30"/>
                        </w:rPr>
                      </w:pPr>
                      <w:r>
                        <w:rPr>
                          <w:rFonts w:ascii="Century Gothic" w:hAnsi="Century Gothic" w:cs="Arial"/>
                          <w:color w:val="595959"/>
                          <w:sz w:val="30"/>
                          <w:szCs w:val="30"/>
                        </w:rPr>
                        <w:t>124</w:t>
                      </w:r>
                      <w:r w:rsidR="002E33BD">
                        <w:rPr>
                          <w:rFonts w:ascii="Century Gothic" w:hAnsi="Century Gothic" w:cs="Arial"/>
                          <w:color w:val="595959"/>
                          <w:sz w:val="30"/>
                          <w:szCs w:val="30"/>
                        </w:rPr>
                        <w:t>0</w:t>
                      </w:r>
                      <w:r>
                        <w:rPr>
                          <w:rFonts w:ascii="Century Gothic" w:hAnsi="Century Gothic" w:cs="Arial"/>
                          <w:color w:val="595959"/>
                          <w:sz w:val="30"/>
                          <w:szCs w:val="30"/>
                        </w:rPr>
                        <w:t xml:space="preserve"> KAMNIK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135F30" w:rsidRPr="00FC3F90" w:rsidSect="00757088">
      <w:headerReference w:type="default" r:id="rId8"/>
      <w:footerReference w:type="default" r:id="rId9"/>
      <w:pgSz w:w="16838" w:h="11906" w:orient="landscape"/>
      <w:pgMar w:top="1702" w:right="1418" w:bottom="1418" w:left="1418" w:header="709" w:footer="709" w:gutter="0"/>
      <w:pgBorders w:offsetFrom="page">
        <w:left w:val="single" w:sz="12" w:space="27" w:color="9BBB5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82237" w14:textId="77777777" w:rsidR="0000456B" w:rsidRDefault="0000456B">
      <w:r>
        <w:separator/>
      </w:r>
    </w:p>
  </w:endnote>
  <w:endnote w:type="continuationSeparator" w:id="0">
    <w:p w14:paraId="61DAC29D" w14:textId="77777777" w:rsidR="0000456B" w:rsidRDefault="0000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5B2F" w14:textId="77777777" w:rsidR="002C4929" w:rsidRDefault="002C4929" w:rsidP="002C4929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9A8D5" w14:textId="77777777" w:rsidR="0000456B" w:rsidRDefault="0000456B">
      <w:r>
        <w:separator/>
      </w:r>
    </w:p>
  </w:footnote>
  <w:footnote w:type="continuationSeparator" w:id="0">
    <w:p w14:paraId="655C2D85" w14:textId="77777777" w:rsidR="0000456B" w:rsidRDefault="00004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056B" w14:textId="77777777" w:rsidR="00227028" w:rsidRPr="00204140" w:rsidRDefault="00227028" w:rsidP="00227028">
    <w:pPr>
      <w:pStyle w:val="Glava"/>
      <w:tabs>
        <w:tab w:val="clear" w:pos="4536"/>
        <w:tab w:val="clear" w:pos="9072"/>
        <w:tab w:val="center" w:pos="4962"/>
        <w:tab w:val="right" w:pos="9781"/>
      </w:tabs>
      <w:ind w:right="-1188"/>
    </w:pPr>
  </w:p>
  <w:p w14:paraId="1EC9D8CD" w14:textId="77777777" w:rsidR="00227028" w:rsidRDefault="00227028" w:rsidP="00227028">
    <w:pPr>
      <w:pStyle w:val="Glava"/>
    </w:pPr>
  </w:p>
  <w:p w14:paraId="408EFEC6" w14:textId="77777777" w:rsidR="00227028" w:rsidRPr="00204140" w:rsidRDefault="00227028" w:rsidP="00227028">
    <w:pPr>
      <w:pStyle w:val="Glava"/>
      <w:tabs>
        <w:tab w:val="clear" w:pos="4536"/>
        <w:tab w:val="clear" w:pos="9072"/>
        <w:tab w:val="center" w:pos="4962"/>
        <w:tab w:val="right" w:pos="9781"/>
      </w:tabs>
      <w:ind w:right="-1188"/>
    </w:pPr>
  </w:p>
  <w:p w14:paraId="48D0C4A6" w14:textId="77777777" w:rsidR="00227028" w:rsidRDefault="00227028" w:rsidP="00227028">
    <w:pPr>
      <w:pStyle w:val="Glava"/>
      <w:jc w:val="center"/>
    </w:pPr>
  </w:p>
  <w:p w14:paraId="0C150287" w14:textId="77777777" w:rsidR="004941E1" w:rsidRPr="00227028" w:rsidRDefault="004941E1" w:rsidP="002270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110EB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EE318D"/>
    <w:multiLevelType w:val="hybridMultilevel"/>
    <w:tmpl w:val="400C64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04451"/>
    <w:multiLevelType w:val="hybridMultilevel"/>
    <w:tmpl w:val="541E728A"/>
    <w:lvl w:ilvl="0" w:tplc="1C28B14C">
      <w:numFmt w:val="bullet"/>
      <w:lvlText w:val="•"/>
      <w:lvlJc w:val="left"/>
      <w:pPr>
        <w:ind w:left="1065" w:hanging="705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810F3"/>
    <w:multiLevelType w:val="hybridMultilevel"/>
    <w:tmpl w:val="5FE66E24"/>
    <w:lvl w:ilvl="0" w:tplc="283263EA">
      <w:start w:val="135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AF8"/>
    <w:rsid w:val="0000456B"/>
    <w:rsid w:val="00013D23"/>
    <w:rsid w:val="0005166B"/>
    <w:rsid w:val="00056F86"/>
    <w:rsid w:val="00057591"/>
    <w:rsid w:val="000674EF"/>
    <w:rsid w:val="00080B06"/>
    <w:rsid w:val="000863C6"/>
    <w:rsid w:val="0009328B"/>
    <w:rsid w:val="0009750C"/>
    <w:rsid w:val="000B1748"/>
    <w:rsid w:val="000D27B4"/>
    <w:rsid w:val="000E3778"/>
    <w:rsid w:val="000F5BEA"/>
    <w:rsid w:val="0013214C"/>
    <w:rsid w:val="00135F30"/>
    <w:rsid w:val="001406A5"/>
    <w:rsid w:val="00144F0B"/>
    <w:rsid w:val="001676BC"/>
    <w:rsid w:val="00170654"/>
    <w:rsid w:val="001820AF"/>
    <w:rsid w:val="001827C3"/>
    <w:rsid w:val="0018457D"/>
    <w:rsid w:val="00190E38"/>
    <w:rsid w:val="001A452C"/>
    <w:rsid w:val="001B4AB4"/>
    <w:rsid w:val="001E704F"/>
    <w:rsid w:val="001F1CDF"/>
    <w:rsid w:val="00205BAA"/>
    <w:rsid w:val="00222BF8"/>
    <w:rsid w:val="00227028"/>
    <w:rsid w:val="00236E57"/>
    <w:rsid w:val="00266DDF"/>
    <w:rsid w:val="00274843"/>
    <w:rsid w:val="00281F67"/>
    <w:rsid w:val="002B220A"/>
    <w:rsid w:val="002C4340"/>
    <w:rsid w:val="002C4929"/>
    <w:rsid w:val="002D1781"/>
    <w:rsid w:val="002E33BD"/>
    <w:rsid w:val="003072BE"/>
    <w:rsid w:val="0032309B"/>
    <w:rsid w:val="00366F95"/>
    <w:rsid w:val="003965AB"/>
    <w:rsid w:val="003A14D3"/>
    <w:rsid w:val="003B02C3"/>
    <w:rsid w:val="003B1BED"/>
    <w:rsid w:val="003D1BA4"/>
    <w:rsid w:val="003D4BF7"/>
    <w:rsid w:val="003E72A3"/>
    <w:rsid w:val="003F2E48"/>
    <w:rsid w:val="003F75CD"/>
    <w:rsid w:val="004111AB"/>
    <w:rsid w:val="00412CB5"/>
    <w:rsid w:val="00412CC8"/>
    <w:rsid w:val="004203ED"/>
    <w:rsid w:val="00432EB2"/>
    <w:rsid w:val="004574FD"/>
    <w:rsid w:val="00464BC6"/>
    <w:rsid w:val="004735DA"/>
    <w:rsid w:val="0048423D"/>
    <w:rsid w:val="00486ED1"/>
    <w:rsid w:val="004941E1"/>
    <w:rsid w:val="004A120C"/>
    <w:rsid w:val="004A5ACD"/>
    <w:rsid w:val="004D5AF8"/>
    <w:rsid w:val="004F24A6"/>
    <w:rsid w:val="00552261"/>
    <w:rsid w:val="00554675"/>
    <w:rsid w:val="0055607C"/>
    <w:rsid w:val="005713EE"/>
    <w:rsid w:val="00582FE0"/>
    <w:rsid w:val="00593A88"/>
    <w:rsid w:val="005A6849"/>
    <w:rsid w:val="005C47D5"/>
    <w:rsid w:val="005C4E9C"/>
    <w:rsid w:val="0061287C"/>
    <w:rsid w:val="0064011C"/>
    <w:rsid w:val="0065146C"/>
    <w:rsid w:val="00681EFE"/>
    <w:rsid w:val="0069044D"/>
    <w:rsid w:val="006B2E58"/>
    <w:rsid w:val="006C5920"/>
    <w:rsid w:val="006D40AE"/>
    <w:rsid w:val="00710BA8"/>
    <w:rsid w:val="00757088"/>
    <w:rsid w:val="007775D1"/>
    <w:rsid w:val="0079703A"/>
    <w:rsid w:val="007A238D"/>
    <w:rsid w:val="007B0577"/>
    <w:rsid w:val="007B378A"/>
    <w:rsid w:val="007E4C72"/>
    <w:rsid w:val="007F14F3"/>
    <w:rsid w:val="007F2EDC"/>
    <w:rsid w:val="00804075"/>
    <w:rsid w:val="00833081"/>
    <w:rsid w:val="00835210"/>
    <w:rsid w:val="00842A75"/>
    <w:rsid w:val="00886B7D"/>
    <w:rsid w:val="008878A7"/>
    <w:rsid w:val="008B4587"/>
    <w:rsid w:val="008B66DE"/>
    <w:rsid w:val="00940119"/>
    <w:rsid w:val="0096124F"/>
    <w:rsid w:val="009C3F35"/>
    <w:rsid w:val="009E3EB5"/>
    <w:rsid w:val="00A008AA"/>
    <w:rsid w:val="00A16EA5"/>
    <w:rsid w:val="00A71BCF"/>
    <w:rsid w:val="00A80096"/>
    <w:rsid w:val="00AB7C0C"/>
    <w:rsid w:val="00AE3988"/>
    <w:rsid w:val="00AE5190"/>
    <w:rsid w:val="00AF0E3B"/>
    <w:rsid w:val="00AF471A"/>
    <w:rsid w:val="00AF7242"/>
    <w:rsid w:val="00B01D5E"/>
    <w:rsid w:val="00B04DCC"/>
    <w:rsid w:val="00B56832"/>
    <w:rsid w:val="00B7760E"/>
    <w:rsid w:val="00BA68AB"/>
    <w:rsid w:val="00BD24CB"/>
    <w:rsid w:val="00BF461C"/>
    <w:rsid w:val="00C11DFF"/>
    <w:rsid w:val="00C120A5"/>
    <w:rsid w:val="00C32B6B"/>
    <w:rsid w:val="00C445B1"/>
    <w:rsid w:val="00CA6454"/>
    <w:rsid w:val="00CA743B"/>
    <w:rsid w:val="00CA793F"/>
    <w:rsid w:val="00CB3CBE"/>
    <w:rsid w:val="00CF7EFE"/>
    <w:rsid w:val="00D13320"/>
    <w:rsid w:val="00D358D8"/>
    <w:rsid w:val="00D61B6B"/>
    <w:rsid w:val="00D83B15"/>
    <w:rsid w:val="00D8600E"/>
    <w:rsid w:val="00DB102B"/>
    <w:rsid w:val="00DC573B"/>
    <w:rsid w:val="00E03742"/>
    <w:rsid w:val="00E5567A"/>
    <w:rsid w:val="00E6747E"/>
    <w:rsid w:val="00E710CF"/>
    <w:rsid w:val="00EC0C33"/>
    <w:rsid w:val="00F168D4"/>
    <w:rsid w:val="00F463AE"/>
    <w:rsid w:val="00F63221"/>
    <w:rsid w:val="00F715DB"/>
    <w:rsid w:val="00FC20A1"/>
    <w:rsid w:val="00FC3F90"/>
    <w:rsid w:val="00FD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53F9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rsid w:val="0083308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rsid w:val="00833081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povezava">
    <w:name w:val="Hyperlink"/>
    <w:rsid w:val="00886B7D"/>
    <w:rPr>
      <w:color w:val="0000FF"/>
      <w:u w:val="single"/>
    </w:rPr>
  </w:style>
  <w:style w:type="character" w:styleId="tevilkastrani">
    <w:name w:val="page number"/>
    <w:basedOn w:val="Privzetapisavaodstavka"/>
    <w:rsid w:val="006C5920"/>
  </w:style>
  <w:style w:type="character" w:customStyle="1" w:styleId="NogaZnak">
    <w:name w:val="Noga Znak"/>
    <w:link w:val="Noga"/>
    <w:uiPriority w:val="99"/>
    <w:rsid w:val="00080B06"/>
    <w:rPr>
      <w:sz w:val="24"/>
      <w:szCs w:val="24"/>
    </w:rPr>
  </w:style>
  <w:style w:type="character" w:customStyle="1" w:styleId="GlavaZnak">
    <w:name w:val="Glava Znak"/>
    <w:aliases w:val="Znak Znak"/>
    <w:link w:val="Glava"/>
    <w:rsid w:val="000975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ivate\Projekti\Infrastruktura\Vzor&#269;na_razpisna\Blank_pag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D0C5-46DE-4047-9EEC-5DE6408D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Blank_page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Bostjan Ferk</dc:creator>
  <cp:keywords/>
  <cp:lastModifiedBy>Nina Pekolj</cp:lastModifiedBy>
  <cp:revision>11</cp:revision>
  <cp:lastPrinted>1899-12-31T23:00:00Z</cp:lastPrinted>
  <dcterms:created xsi:type="dcterms:W3CDTF">2017-05-26T08:13:00Z</dcterms:created>
  <dcterms:modified xsi:type="dcterms:W3CDTF">2022-03-23T17:00:00Z</dcterms:modified>
</cp:coreProperties>
</file>